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4B" w:rsidRPr="00AC59E3" w:rsidRDefault="007C104B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C104B" w:rsidRPr="00AC59E3" w:rsidRDefault="007C104B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C104B" w:rsidRPr="00AC59E3" w:rsidRDefault="007C104B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AC59E3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C104B" w:rsidRPr="00AC59E3" w:rsidRDefault="007C104B" w:rsidP="0095302F">
      <w:pPr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12.05.2023  </w:t>
      </w:r>
      <w:r w:rsidRPr="00AC59E3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91</w:t>
      </w:r>
    </w:p>
    <w:p w:rsidR="007C104B" w:rsidRPr="00AC59E3" w:rsidRDefault="007C104B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7C104B" w:rsidRPr="00AC59E3" w:rsidRDefault="007C104B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7C104B" w:rsidRPr="00AC59E3" w:rsidRDefault="007C104B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9E3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7C104B" w:rsidRPr="00AC59E3" w:rsidRDefault="007C104B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7C104B" w:rsidRPr="00AC59E3" w:rsidRDefault="007C104B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7C104B" w:rsidRPr="00AC59E3" w:rsidRDefault="007C104B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за1 квартал 2023 года</w:t>
      </w:r>
    </w:p>
    <w:p w:rsidR="007C104B" w:rsidRPr="00AC59E3" w:rsidRDefault="007C104B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C104B" w:rsidRPr="00AC59E3" w:rsidRDefault="007C104B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C104B" w:rsidRPr="00AC59E3" w:rsidRDefault="007C104B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пунктом24 решения Унечского районного Совета народных депутатов от16.12.2022 № 6-203 «О бюджете Унечского муниципального района Брянской области на 2023 год и на плановый период 2024 и 2025 годов» (в редакции решения Унечского района Совета народных депутатов от 17.02.2023 № 6-217)</w:t>
      </w:r>
    </w:p>
    <w:p w:rsidR="007C104B" w:rsidRPr="00AC59E3" w:rsidRDefault="007C104B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C104B" w:rsidRPr="00AC59E3" w:rsidRDefault="007C104B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7C104B" w:rsidRPr="00AC59E3" w:rsidRDefault="007C104B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>Брянской области за 1 квартал 2023 года по доходам в сумме 161 319 994,46 рублей, расходам в сумме 168 768 843,89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>в сумме 7448849,43 рубля и следующими показателями:</w:t>
      </w:r>
    </w:p>
    <w:p w:rsidR="007C104B" w:rsidRPr="00AC59E3" w:rsidRDefault="007C104B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>Брянской области за 1 квартал 2023 года согласно приложению № 1;</w:t>
      </w:r>
    </w:p>
    <w:p w:rsidR="007C104B" w:rsidRPr="00AC59E3" w:rsidRDefault="007C104B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2) по расходам бюджета Унечского муниципального района Брянской области по ведомственной структуре за 1 квартал2023 года согласно приложению № 2;</w:t>
      </w:r>
      <w:r w:rsidRPr="00AC59E3">
        <w:rPr>
          <w:rFonts w:ascii="Times New Roman" w:hAnsi="Times New Roman" w:cs="Times New Roman"/>
          <w:sz w:val="24"/>
          <w:szCs w:val="24"/>
        </w:rPr>
        <w:tab/>
      </w:r>
    </w:p>
    <w:p w:rsidR="007C104B" w:rsidRPr="00AC59E3" w:rsidRDefault="007C104B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1 квартал2023 года согласно приложению № 3;</w:t>
      </w:r>
    </w:p>
    <w:p w:rsidR="007C104B" w:rsidRPr="00AC59E3" w:rsidRDefault="007C104B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4) по источникам внутреннего финансирования дефицита бюджета Унечского муниципального района Брянской области за 1 квартал2023 года согласно приложению №4.</w:t>
      </w:r>
    </w:p>
    <w:p w:rsidR="007C104B" w:rsidRPr="00AC59E3" w:rsidRDefault="007C104B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 xml:space="preserve">2. Финансовому управлению администрации Унечского района направить в Унечский районный Совет народных депутатов,  Контрольно-счетную палату Унечского района отчет об исполнении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1квартал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C104B" w:rsidRPr="00AC59E3" w:rsidRDefault="007C104B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7C104B" w:rsidRPr="00AC59E3" w:rsidRDefault="007C104B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  <w:r w:rsidRPr="00AC59E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C59E3">
        <w:rPr>
          <w:rFonts w:ascii="Times New Roman" w:hAnsi="Times New Roman" w:cs="Times New Roman"/>
          <w:sz w:val="24"/>
          <w:szCs w:val="24"/>
        </w:rPr>
        <w:t>.</w:t>
      </w:r>
    </w:p>
    <w:p w:rsidR="007C104B" w:rsidRPr="00AC59E3" w:rsidRDefault="007C104B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7C104B" w:rsidRPr="00AC59E3" w:rsidRDefault="007C104B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104B" w:rsidRPr="00AC59E3" w:rsidRDefault="007C104B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7C104B" w:rsidRPr="00AC59E3" w:rsidRDefault="007C104B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7C104B" w:rsidRPr="00AC59E3" w:rsidRDefault="007C104B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581AB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04B" w:rsidRPr="00AC59E3" w:rsidRDefault="007C104B" w:rsidP="00581AB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104B" w:rsidRPr="00AC59E3" w:rsidSect="00FA5D95">
      <w:headerReference w:type="default" r:id="rId6"/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04B" w:rsidRDefault="007C104B" w:rsidP="008921EF">
      <w:pPr>
        <w:spacing w:line="240" w:lineRule="auto"/>
      </w:pPr>
      <w:r>
        <w:separator/>
      </w:r>
    </w:p>
  </w:endnote>
  <w:endnote w:type="continuationSeparator" w:id="1">
    <w:p w:rsidR="007C104B" w:rsidRDefault="007C104B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04B" w:rsidRDefault="007C104B" w:rsidP="008921EF">
      <w:pPr>
        <w:spacing w:line="240" w:lineRule="auto"/>
      </w:pPr>
      <w:r>
        <w:separator/>
      </w:r>
    </w:p>
  </w:footnote>
  <w:footnote w:type="continuationSeparator" w:id="1">
    <w:p w:rsidR="007C104B" w:rsidRDefault="007C104B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04B" w:rsidRDefault="007C104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966F1"/>
    <w:rsid w:val="001163DA"/>
    <w:rsid w:val="001B20F2"/>
    <w:rsid w:val="001D0D70"/>
    <w:rsid w:val="001E3B1C"/>
    <w:rsid w:val="0022576F"/>
    <w:rsid w:val="002A1075"/>
    <w:rsid w:val="00312C74"/>
    <w:rsid w:val="00366B2C"/>
    <w:rsid w:val="00385E75"/>
    <w:rsid w:val="004B4294"/>
    <w:rsid w:val="004C1F11"/>
    <w:rsid w:val="004F6F85"/>
    <w:rsid w:val="00553E71"/>
    <w:rsid w:val="00581AB5"/>
    <w:rsid w:val="00594EA9"/>
    <w:rsid w:val="0061707D"/>
    <w:rsid w:val="0063682A"/>
    <w:rsid w:val="0066230F"/>
    <w:rsid w:val="006D3F67"/>
    <w:rsid w:val="00701E7A"/>
    <w:rsid w:val="00760ED7"/>
    <w:rsid w:val="00780D0C"/>
    <w:rsid w:val="007C104B"/>
    <w:rsid w:val="007C26FD"/>
    <w:rsid w:val="007C6D17"/>
    <w:rsid w:val="00813789"/>
    <w:rsid w:val="00822370"/>
    <w:rsid w:val="0088280E"/>
    <w:rsid w:val="008921EF"/>
    <w:rsid w:val="008A2AC8"/>
    <w:rsid w:val="008E44CE"/>
    <w:rsid w:val="009108BA"/>
    <w:rsid w:val="0095302F"/>
    <w:rsid w:val="00960192"/>
    <w:rsid w:val="00970B84"/>
    <w:rsid w:val="009816A8"/>
    <w:rsid w:val="009B3127"/>
    <w:rsid w:val="00A00B14"/>
    <w:rsid w:val="00A702F2"/>
    <w:rsid w:val="00A928EC"/>
    <w:rsid w:val="00AC2F87"/>
    <w:rsid w:val="00AC59E3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EB5FF4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1EF"/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407</TotalTime>
  <Pages>2</Pages>
  <Words>352</Words>
  <Characters>2011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57</cp:revision>
  <cp:lastPrinted>2023-05-25T13:16:00Z</cp:lastPrinted>
  <dcterms:created xsi:type="dcterms:W3CDTF">2017-10-24T12:04:00Z</dcterms:created>
  <dcterms:modified xsi:type="dcterms:W3CDTF">2023-06-01T11:23:00Z</dcterms:modified>
</cp:coreProperties>
</file>